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C269D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C269D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C269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C269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C269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C269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C269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C269D2">
        <w:rPr>
          <w:b w:val="0"/>
        </w:rPr>
        <w:t xml:space="preserve"> 5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6"/>
        <w:gridCol w:w="1778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C269D2" w:rsidP="00232C8F">
            <w:r>
              <w:t>Заместитель директора по административно-хозяйственной части (Заместитель директора школы)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C269D2" w:rsidP="00232C8F">
            <w:r>
              <w:t>21614 03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C269D2" w:rsidRPr="00C269D2">
        <w:rPr>
          <w:rStyle w:val="aa"/>
        </w:rPr>
        <w:t xml:space="preserve"> Административно-управленческий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C269D2" w:rsidRPr="00C269D2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C269D2" w:rsidRPr="00C269D2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C269D2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C269D2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C269D2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C269D2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C269D2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C269D2" w:rsidP="001E48C6">
            <w:pPr>
              <w:jc w:val="center"/>
            </w:pPr>
            <w:r>
              <w:t>183-192-280 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C269D2" w:rsidRPr="00C269D2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C269D2" w:rsidRPr="00C269D2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6A0DEC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6A0DEC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A0DE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A0D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6A0DE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6A0DE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7FC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7FC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7FC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7FC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7FC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7FC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7FC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6A0DEC" w:rsidRPr="006A0DEC">
        <w:rPr>
          <w:i/>
          <w:u w:val="single"/>
        </w:rPr>
        <w:t>1. Рекомендации по улучшению условий труда: не требуются</w:t>
      </w:r>
      <w:r w:rsidR="006A0DEC" w:rsidRPr="006A0DEC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6A0DEC" w:rsidRPr="006A0DEC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C269D2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C269D2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C269D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C269D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C269D2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C269D2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C269D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C269D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C269D2" w:rsidRPr="00C269D2" w:rsidTr="00C269D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9D2" w:rsidRPr="00C269D2" w:rsidRDefault="00C269D2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269D2" w:rsidRPr="00C269D2" w:rsidRDefault="00C269D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9D2" w:rsidRPr="00C269D2" w:rsidRDefault="00C269D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269D2" w:rsidRPr="00C269D2" w:rsidRDefault="00C269D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9D2" w:rsidRPr="00C269D2" w:rsidRDefault="00C269D2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269D2" w:rsidRPr="00C269D2" w:rsidRDefault="00C269D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9D2" w:rsidRPr="00C269D2" w:rsidRDefault="00C269D2" w:rsidP="004E51DC">
            <w:pPr>
              <w:pStyle w:val="a8"/>
            </w:pPr>
          </w:p>
        </w:tc>
      </w:tr>
      <w:tr w:rsidR="00C269D2" w:rsidRPr="00C269D2" w:rsidTr="00C269D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269D2" w:rsidRPr="00C269D2" w:rsidRDefault="00C269D2" w:rsidP="004E51DC">
            <w:pPr>
              <w:pStyle w:val="a8"/>
              <w:rPr>
                <w:vertAlign w:val="superscript"/>
              </w:rPr>
            </w:pPr>
            <w:r w:rsidRPr="00C269D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269D2" w:rsidRPr="00C269D2" w:rsidRDefault="00C269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269D2" w:rsidRPr="00C269D2" w:rsidRDefault="00C269D2" w:rsidP="004E51DC">
            <w:pPr>
              <w:pStyle w:val="a8"/>
              <w:rPr>
                <w:vertAlign w:val="superscript"/>
              </w:rPr>
            </w:pPr>
            <w:r w:rsidRPr="00C269D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269D2" w:rsidRPr="00C269D2" w:rsidRDefault="00C269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269D2" w:rsidRPr="00C269D2" w:rsidRDefault="00C269D2" w:rsidP="004E51DC">
            <w:pPr>
              <w:pStyle w:val="a8"/>
              <w:rPr>
                <w:vertAlign w:val="superscript"/>
              </w:rPr>
            </w:pPr>
            <w:r w:rsidRPr="00C269D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269D2" w:rsidRPr="00C269D2" w:rsidRDefault="00C269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269D2" w:rsidRPr="00C269D2" w:rsidRDefault="00C269D2" w:rsidP="004E51DC">
            <w:pPr>
              <w:pStyle w:val="a8"/>
              <w:rPr>
                <w:vertAlign w:val="superscript"/>
              </w:rPr>
            </w:pPr>
            <w:r w:rsidRPr="00C269D2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6A0DEC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C269D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C269D2" w:rsidP="004E51DC">
            <w:pPr>
              <w:pStyle w:val="a8"/>
            </w:pPr>
            <w:r>
              <w:t>Мацуева Валентина Петровна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3634C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C269D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C269D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6A0DEC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6A0DEC" w:rsidRPr="006A0DEC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Административно-управлен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1614 0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5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6CE2E8ED45E487C9F01E81044D4C252"/>
    <w:docVar w:name="rm_id" w:val="5"/>
    <w:docVar w:name="rm_name" w:val="                                          "/>
    <w:docVar w:name="rm_number" w:val=" 5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9682B"/>
    <w:rsid w:val="006A0DEC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A5029"/>
    <w:rsid w:val="00BC2F3C"/>
    <w:rsid w:val="00C02721"/>
    <w:rsid w:val="00C03F4A"/>
    <w:rsid w:val="00C269D2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2022-04-18T06:38:00Z</dcterms:created>
  <dcterms:modified xsi:type="dcterms:W3CDTF">2022-04-18T08:39:00Z</dcterms:modified>
</cp:coreProperties>
</file>